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784725839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10" o:title="" croptop="24091f" cropbottom="21011f" cropleft="20268f" cropright="26821f"/>
                          </v:shape>
                          <o:OLEObject Type="Embed" ProgID="Word.Picture.8" ShapeID="_x0000_i1026" DrawAspect="Content" ObjectID="_1784648070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205B26EC" w:rsidR="00C15BEB" w:rsidRPr="00B14BD5" w:rsidRDefault="00F573A6" w:rsidP="00FB1F42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09 августа</w:t>
            </w:r>
            <w:r w:rsidR="00B14BD5">
              <w:rPr>
                <w:color w:val="000000"/>
                <w:szCs w:val="28"/>
              </w:rPr>
              <w:t xml:space="preserve"> 202</w:t>
            </w:r>
            <w:r w:rsidR="00FB1F42">
              <w:rPr>
                <w:color w:val="000000"/>
                <w:szCs w:val="28"/>
              </w:rPr>
              <w:t>4</w:t>
            </w:r>
            <w:r w:rsidR="00B14BD5"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5174757D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497274">
              <w:rPr>
                <w:b/>
                <w:color w:val="000000"/>
                <w:szCs w:val="28"/>
              </w:rPr>
              <w:t>53</w:t>
            </w:r>
            <w:r w:rsidR="00A42162">
              <w:rPr>
                <w:b/>
                <w:color w:val="000000"/>
                <w:szCs w:val="28"/>
              </w:rPr>
              <w:t>-</w:t>
            </w:r>
            <w:r w:rsidR="00497274">
              <w:rPr>
                <w:b/>
                <w:color w:val="000000"/>
                <w:szCs w:val="28"/>
              </w:rPr>
              <w:t>3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09F23CC1" w14:textId="2B49727B" w:rsidR="00C15BEB" w:rsidRDefault="00C15BEB" w:rsidP="00B14BD5">
      <w:pPr>
        <w:rPr>
          <w:b/>
          <w:szCs w:val="28"/>
        </w:rPr>
      </w:pPr>
      <w:r w:rsidRPr="00613D49">
        <w:rPr>
          <w:b/>
          <w:szCs w:val="28"/>
        </w:rPr>
        <w:t>Об освобождении от обязанностей член</w:t>
      </w:r>
      <w:r w:rsidR="0048062A">
        <w:rPr>
          <w:b/>
          <w:szCs w:val="28"/>
        </w:rPr>
        <w:t>ов</w:t>
      </w:r>
      <w:r w:rsidRPr="00613D49">
        <w:rPr>
          <w:b/>
          <w:szCs w:val="28"/>
        </w:rPr>
        <w:t xml:space="preserve"> участк</w:t>
      </w:r>
      <w:r>
        <w:rPr>
          <w:b/>
          <w:szCs w:val="28"/>
        </w:rPr>
        <w:t>ов</w:t>
      </w:r>
      <w:r w:rsidR="00497274">
        <w:rPr>
          <w:b/>
          <w:szCs w:val="28"/>
        </w:rPr>
        <w:t>ой</w:t>
      </w:r>
      <w:r>
        <w:rPr>
          <w:b/>
          <w:szCs w:val="28"/>
        </w:rPr>
        <w:t xml:space="preserve"> </w:t>
      </w:r>
      <w:r w:rsidR="00725C52">
        <w:rPr>
          <w:b/>
          <w:szCs w:val="28"/>
        </w:rPr>
        <w:t>избирательн</w:t>
      </w:r>
      <w:r w:rsidR="00497274">
        <w:rPr>
          <w:b/>
          <w:szCs w:val="28"/>
        </w:rPr>
        <w:t>ой</w:t>
      </w:r>
      <w:r w:rsidR="00725C52">
        <w:rPr>
          <w:b/>
          <w:szCs w:val="28"/>
        </w:rPr>
        <w:t xml:space="preserve"> </w:t>
      </w:r>
      <w:r>
        <w:rPr>
          <w:b/>
          <w:szCs w:val="28"/>
        </w:rPr>
        <w:t>комисси</w:t>
      </w:r>
      <w:r w:rsidR="00497274">
        <w:rPr>
          <w:b/>
          <w:szCs w:val="28"/>
        </w:rPr>
        <w:t>и</w:t>
      </w:r>
      <w:r>
        <w:rPr>
          <w:b/>
          <w:szCs w:val="28"/>
        </w:rPr>
        <w:t xml:space="preserve"> </w:t>
      </w:r>
      <w:r w:rsidR="004B684E">
        <w:rPr>
          <w:b/>
          <w:szCs w:val="28"/>
        </w:rPr>
        <w:t>избирательн</w:t>
      </w:r>
      <w:r w:rsidR="00497274">
        <w:rPr>
          <w:b/>
          <w:szCs w:val="28"/>
        </w:rPr>
        <w:t>ого</w:t>
      </w:r>
      <w:r w:rsidR="004B684E">
        <w:rPr>
          <w:b/>
          <w:szCs w:val="28"/>
        </w:rPr>
        <w:t xml:space="preserve"> участк</w:t>
      </w:r>
      <w:r w:rsidR="00497274">
        <w:rPr>
          <w:b/>
          <w:szCs w:val="28"/>
        </w:rPr>
        <w:t>а</w:t>
      </w:r>
      <w:r w:rsidR="004B684E">
        <w:rPr>
          <w:b/>
          <w:szCs w:val="28"/>
        </w:rPr>
        <w:t xml:space="preserve"> </w:t>
      </w:r>
      <w:r w:rsidR="00552925">
        <w:rPr>
          <w:b/>
          <w:szCs w:val="28"/>
        </w:rPr>
        <w:t>№</w:t>
      </w:r>
      <w:r w:rsidR="00497274">
        <w:rPr>
          <w:b/>
          <w:szCs w:val="28"/>
        </w:rPr>
        <w:t xml:space="preserve"> 1465</w:t>
      </w:r>
      <w:r w:rsidR="00A63A0A">
        <w:rPr>
          <w:b/>
          <w:szCs w:val="28"/>
        </w:rPr>
        <w:t xml:space="preserve"> </w:t>
      </w:r>
    </w:p>
    <w:p w14:paraId="2D11611A" w14:textId="77777777" w:rsidR="00637F08" w:rsidRPr="00C009B5" w:rsidRDefault="00637F08" w:rsidP="009E379E">
      <w:pPr>
        <w:jc w:val="both"/>
        <w:rPr>
          <w:b/>
          <w:szCs w:val="28"/>
        </w:rPr>
      </w:pPr>
    </w:p>
    <w:p w14:paraId="0EC6E3A3" w14:textId="77777777" w:rsidR="00C15BEB" w:rsidRDefault="00C15BEB" w:rsidP="009E379E">
      <w:pPr>
        <w:jc w:val="both"/>
        <w:rPr>
          <w:b/>
          <w:szCs w:val="28"/>
        </w:rPr>
      </w:pPr>
    </w:p>
    <w:p w14:paraId="6C0FC407" w14:textId="5FCFFB12" w:rsidR="00410B8D" w:rsidRPr="00121E2F" w:rsidRDefault="00410B8D" w:rsidP="00820E6D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0" w:name="_Hlk81986919"/>
      <w:r w:rsidRPr="00121E2F">
        <w:rPr>
          <w:szCs w:val="28"/>
        </w:rPr>
        <w:t xml:space="preserve">В соответствии с пп. «а» пункта 6, п. 11 ст. 29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 xml:space="preserve">,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Pr="00121E2F">
        <w:rPr>
          <w:szCs w:val="28"/>
        </w:rPr>
        <w:t xml:space="preserve"> Территориальная избирательная комиссия № 50</w:t>
      </w:r>
    </w:p>
    <w:bookmarkEnd w:id="0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240B245F" w14:textId="52E69033" w:rsidR="00144328" w:rsidRPr="00144328" w:rsidRDefault="00144328" w:rsidP="00E44F0D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 w:rsidRPr="00144328">
        <w:rPr>
          <w:szCs w:val="28"/>
        </w:rPr>
        <w:t>1.</w:t>
      </w:r>
      <w:r>
        <w:rPr>
          <w:szCs w:val="28"/>
        </w:rPr>
        <w:t xml:space="preserve"> </w:t>
      </w:r>
      <w:r w:rsidR="00C15BEB" w:rsidRPr="00144328">
        <w:rPr>
          <w:szCs w:val="28"/>
        </w:rPr>
        <w:t xml:space="preserve">Освободить </w:t>
      </w:r>
      <w:r w:rsidR="00697AC1" w:rsidRPr="00144328">
        <w:rPr>
          <w:szCs w:val="28"/>
        </w:rPr>
        <w:t>член</w:t>
      </w:r>
      <w:r w:rsidR="00734C85">
        <w:rPr>
          <w:szCs w:val="28"/>
        </w:rPr>
        <w:t>ов</w:t>
      </w:r>
      <w:r w:rsidR="00697AC1" w:rsidRPr="00144328">
        <w:rPr>
          <w:szCs w:val="28"/>
        </w:rPr>
        <w:t xml:space="preserve"> участков</w:t>
      </w:r>
      <w:r w:rsidR="00497274">
        <w:rPr>
          <w:szCs w:val="28"/>
        </w:rPr>
        <w:t>ой</w:t>
      </w:r>
      <w:r w:rsidR="00697AC1" w:rsidRPr="00144328">
        <w:rPr>
          <w:szCs w:val="28"/>
        </w:rPr>
        <w:t xml:space="preserve"> </w:t>
      </w:r>
      <w:r w:rsidR="00123838">
        <w:rPr>
          <w:szCs w:val="28"/>
        </w:rPr>
        <w:t>избирательн</w:t>
      </w:r>
      <w:r w:rsidR="00497274">
        <w:rPr>
          <w:szCs w:val="28"/>
        </w:rPr>
        <w:t>ой</w:t>
      </w:r>
      <w:r w:rsidR="00123838">
        <w:rPr>
          <w:szCs w:val="28"/>
        </w:rPr>
        <w:t xml:space="preserve"> </w:t>
      </w:r>
      <w:r w:rsidR="00697AC1" w:rsidRPr="00144328">
        <w:rPr>
          <w:szCs w:val="28"/>
        </w:rPr>
        <w:t>комисси</w:t>
      </w:r>
      <w:r w:rsidR="00497274">
        <w:rPr>
          <w:szCs w:val="28"/>
        </w:rPr>
        <w:t>и</w:t>
      </w:r>
      <w:r w:rsidR="00697AC1" w:rsidRPr="00144328">
        <w:rPr>
          <w:szCs w:val="28"/>
        </w:rPr>
        <w:t xml:space="preserve"> </w:t>
      </w:r>
      <w:r w:rsidR="00E44F0D">
        <w:rPr>
          <w:szCs w:val="28"/>
        </w:rPr>
        <w:t>избирательн</w:t>
      </w:r>
      <w:r w:rsidR="00497274">
        <w:rPr>
          <w:szCs w:val="28"/>
        </w:rPr>
        <w:t>ого</w:t>
      </w:r>
      <w:r w:rsidR="00E44F0D">
        <w:rPr>
          <w:szCs w:val="28"/>
        </w:rPr>
        <w:t xml:space="preserve"> участк</w:t>
      </w:r>
      <w:r w:rsidR="00497274">
        <w:rPr>
          <w:szCs w:val="28"/>
        </w:rPr>
        <w:t>а</w:t>
      </w:r>
      <w:r w:rsidR="00E44F0D">
        <w:rPr>
          <w:szCs w:val="28"/>
        </w:rPr>
        <w:t xml:space="preserve"> </w:t>
      </w:r>
      <w:r w:rsidR="0017513C" w:rsidRPr="0017513C">
        <w:rPr>
          <w:szCs w:val="28"/>
        </w:rPr>
        <w:t>№ 14</w:t>
      </w:r>
      <w:r w:rsidR="00497274">
        <w:rPr>
          <w:szCs w:val="28"/>
        </w:rPr>
        <w:t>65</w:t>
      </w:r>
      <w:r w:rsidR="0017513C">
        <w:rPr>
          <w:szCs w:val="28"/>
        </w:rPr>
        <w:t xml:space="preserve"> </w:t>
      </w:r>
      <w:r w:rsidR="00C15BEB" w:rsidRPr="00144328">
        <w:rPr>
          <w:szCs w:val="28"/>
        </w:rPr>
        <w:t>с правом решающего голоса от обязанностей члена участковой избирательной комиссии</w:t>
      </w:r>
      <w:r w:rsidR="00131A08" w:rsidRPr="00144328">
        <w:rPr>
          <w:szCs w:val="28"/>
        </w:rPr>
        <w:t xml:space="preserve"> </w:t>
      </w:r>
      <w:r w:rsidR="003C5E33" w:rsidRPr="00144328">
        <w:rPr>
          <w:szCs w:val="28"/>
        </w:rPr>
        <w:t xml:space="preserve">до истечения срока полномочий </w:t>
      </w:r>
      <w:r w:rsidR="00717D10">
        <w:rPr>
          <w:szCs w:val="28"/>
        </w:rPr>
        <w:t>без зачисления в резерв состава участков</w:t>
      </w:r>
      <w:r w:rsidR="00497274">
        <w:rPr>
          <w:szCs w:val="28"/>
        </w:rPr>
        <w:t>ой</w:t>
      </w:r>
      <w:r w:rsidR="00717D10">
        <w:rPr>
          <w:szCs w:val="28"/>
        </w:rPr>
        <w:t xml:space="preserve"> </w:t>
      </w:r>
      <w:r w:rsidR="00123838">
        <w:rPr>
          <w:szCs w:val="28"/>
        </w:rPr>
        <w:t>избирательн</w:t>
      </w:r>
      <w:r w:rsidR="00497274">
        <w:rPr>
          <w:szCs w:val="28"/>
        </w:rPr>
        <w:t>ой</w:t>
      </w:r>
      <w:r w:rsidR="00123838">
        <w:rPr>
          <w:szCs w:val="28"/>
        </w:rPr>
        <w:t xml:space="preserve"> </w:t>
      </w:r>
      <w:r w:rsidR="00717D10">
        <w:rPr>
          <w:szCs w:val="28"/>
        </w:rPr>
        <w:t>комисси</w:t>
      </w:r>
      <w:r w:rsidR="00497274">
        <w:rPr>
          <w:szCs w:val="28"/>
        </w:rPr>
        <w:t>и</w:t>
      </w:r>
      <w:r w:rsidR="00717D10">
        <w:rPr>
          <w:szCs w:val="28"/>
        </w:rPr>
        <w:t xml:space="preserve"> избирательн</w:t>
      </w:r>
      <w:r w:rsidR="00497274">
        <w:rPr>
          <w:szCs w:val="28"/>
        </w:rPr>
        <w:t>ого</w:t>
      </w:r>
      <w:r w:rsidR="00717D10">
        <w:rPr>
          <w:szCs w:val="28"/>
        </w:rPr>
        <w:t xml:space="preserve"> участк</w:t>
      </w:r>
      <w:r w:rsidR="00497274">
        <w:rPr>
          <w:szCs w:val="28"/>
        </w:rPr>
        <w:t xml:space="preserve">а </w:t>
      </w:r>
      <w:r w:rsidR="00820E6D">
        <w:rPr>
          <w:szCs w:val="28"/>
        </w:rPr>
        <w:t>№</w:t>
      </w:r>
      <w:r w:rsidR="0017513C" w:rsidRPr="0017513C">
        <w:rPr>
          <w:szCs w:val="28"/>
        </w:rPr>
        <w:t>14</w:t>
      </w:r>
      <w:r w:rsidR="00497274">
        <w:rPr>
          <w:szCs w:val="28"/>
        </w:rPr>
        <w:t>65</w:t>
      </w:r>
      <w:r w:rsidR="00717D10">
        <w:rPr>
          <w:szCs w:val="28"/>
        </w:rPr>
        <w:t xml:space="preserve"> </w:t>
      </w:r>
      <w:r w:rsidR="003C5E33" w:rsidRPr="00144328">
        <w:rPr>
          <w:szCs w:val="28"/>
        </w:rPr>
        <w:t>на основании личных заявлений</w:t>
      </w:r>
      <w:r w:rsidR="00717D10">
        <w:rPr>
          <w:szCs w:val="28"/>
        </w:rPr>
        <w:t xml:space="preserve"> согласно приложению к настоящему решению</w:t>
      </w:r>
      <w:r w:rsidR="007F5401" w:rsidRPr="00144328">
        <w:rPr>
          <w:szCs w:val="28"/>
        </w:rPr>
        <w:t>.</w:t>
      </w:r>
    </w:p>
    <w:p w14:paraId="5ED2C878" w14:textId="679A9D16" w:rsidR="00C15BEB" w:rsidRDefault="00A63A0A" w:rsidP="00497274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C15BEB" w:rsidRPr="00483477">
        <w:rPr>
          <w:szCs w:val="28"/>
        </w:rPr>
        <w:t>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57618034" w14:textId="777D2B8C" w:rsidR="00C15BEB" w:rsidRPr="00483477" w:rsidRDefault="00497274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52803836" w14:textId="62128D68" w:rsidR="00C15BEB" w:rsidRDefault="00497274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7CC7CC0F" w14:textId="77777777" w:rsidR="00820E6D" w:rsidRPr="00C90B73" w:rsidRDefault="00820E6D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1" w:name="_Hlk74647214"/>
      <w:r w:rsidRPr="00C90B73">
        <w:rPr>
          <w:szCs w:val="28"/>
        </w:rPr>
        <w:t>Председатель Территориальной</w:t>
      </w:r>
    </w:p>
    <w:p w14:paraId="41F4444E" w14:textId="2026121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 w:rsidR="00497274">
        <w:rPr>
          <w:szCs w:val="28"/>
        </w:rPr>
        <w:t>В.Е. Алексеев</w:t>
      </w:r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41A7AED5" w14:textId="65C4E0E4" w:rsidR="00497274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r w:rsidRPr="00C90B73">
        <w:rPr>
          <w:szCs w:val="28"/>
        </w:rPr>
        <w:t xml:space="preserve"> </w:t>
      </w:r>
      <w:bookmarkEnd w:id="1"/>
    </w:p>
    <w:p w14:paraId="46363DD3" w14:textId="628C7BE9" w:rsidR="000C212A" w:rsidRDefault="000C212A" w:rsidP="000C212A">
      <w:pPr>
        <w:autoSpaceDE w:val="0"/>
        <w:autoSpaceDN w:val="0"/>
        <w:adjustRightInd w:val="0"/>
        <w:ind w:left="5387"/>
        <w:rPr>
          <w:sz w:val="24"/>
        </w:rPr>
      </w:pPr>
      <w:bookmarkStart w:id="2" w:name="_GoBack"/>
      <w:bookmarkEnd w:id="2"/>
      <w:r>
        <w:rPr>
          <w:sz w:val="24"/>
        </w:rPr>
        <w:t xml:space="preserve">Приложение </w:t>
      </w:r>
    </w:p>
    <w:p w14:paraId="29EE9C9F" w14:textId="77777777" w:rsidR="000C212A" w:rsidRDefault="000C212A" w:rsidP="000C2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к решению Территориальной избирательной комиссии №</w:t>
      </w:r>
      <w:r w:rsidRPr="00666202">
        <w:rPr>
          <w:sz w:val="8"/>
          <w:szCs w:val="8"/>
          <w:lang w:val="en-US"/>
        </w:rPr>
        <w:t> </w:t>
      </w:r>
      <w:r>
        <w:rPr>
          <w:sz w:val="24"/>
        </w:rPr>
        <w:t>50</w:t>
      </w:r>
    </w:p>
    <w:p w14:paraId="41FB58DA" w14:textId="129670C2" w:rsidR="000C212A" w:rsidRDefault="000C212A" w:rsidP="000C2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от</w:t>
      </w:r>
      <w:r>
        <w:rPr>
          <w:sz w:val="24"/>
          <w:lang w:val="en-US"/>
        </w:rPr>
        <w:t> </w:t>
      </w:r>
      <w:r>
        <w:rPr>
          <w:sz w:val="24"/>
        </w:rPr>
        <w:t>09 августа 2024 года № 53-3</w:t>
      </w:r>
    </w:p>
    <w:p w14:paraId="299EA53F" w14:textId="77777777" w:rsidR="000C212A" w:rsidRDefault="000C212A">
      <w:pPr>
        <w:jc w:val="left"/>
        <w:rPr>
          <w:szCs w:val="28"/>
        </w:rPr>
      </w:pPr>
    </w:p>
    <w:tbl>
      <w:tblPr>
        <w:tblW w:w="83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6"/>
        <w:gridCol w:w="3923"/>
        <w:gridCol w:w="3544"/>
      </w:tblGrid>
      <w:tr w:rsidR="00497274" w:rsidRPr="008A5AF1" w14:paraId="646119A3" w14:textId="77777777" w:rsidTr="000C212A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4C0C" w14:textId="77777777" w:rsidR="00497274" w:rsidRPr="008A5AF1" w:rsidRDefault="00497274" w:rsidP="00015C1A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№ п</w:t>
            </w:r>
            <w:r w:rsidRPr="008A5AF1">
              <w:rPr>
                <w:szCs w:val="28"/>
                <w:lang w:val="en-US"/>
              </w:rPr>
              <w:t>/</w:t>
            </w:r>
            <w:r w:rsidRPr="008A5AF1">
              <w:rPr>
                <w:szCs w:val="28"/>
              </w:rPr>
              <w:t>п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522CE" w14:textId="77777777" w:rsidR="00497274" w:rsidRPr="008A5AF1" w:rsidRDefault="00497274" w:rsidP="00015C1A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0663" w14:textId="77777777" w:rsidR="00497274" w:rsidRPr="008A5AF1" w:rsidRDefault="00497274" w:rsidP="00015C1A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Субъект предложения кандидатуры в состав участковой избирательной комиссии</w:t>
            </w:r>
          </w:p>
        </w:tc>
      </w:tr>
      <w:tr w:rsidR="000C212A" w:rsidRPr="008A5AF1" w14:paraId="2C17B16D" w14:textId="77777777" w:rsidTr="002D3DBC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C296" w14:textId="67EF4B7E" w:rsidR="000C212A" w:rsidRPr="008A5AF1" w:rsidRDefault="000C212A" w:rsidP="000C212A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CEBEE" w14:textId="633C2A01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Садофеева Ирина Николаевна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D177" w14:textId="043D7818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Всероссийская политическая партия "ЕДИНАЯ РОССИЯ"</w:t>
            </w:r>
          </w:p>
        </w:tc>
      </w:tr>
      <w:tr w:rsidR="000C212A" w:rsidRPr="008A5AF1" w14:paraId="709FDA05" w14:textId="77777777" w:rsidTr="002D3DBC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5D30" w14:textId="62301702" w:rsidR="000C212A" w:rsidRPr="008A5AF1" w:rsidRDefault="000C212A" w:rsidP="000C212A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BE2D" w14:textId="162454CA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Перепилица Марина Ивановна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8B1F" w14:textId="4534E8FD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</w:tr>
      <w:tr w:rsidR="000C212A" w:rsidRPr="008A5AF1" w14:paraId="60FA9C7B" w14:textId="77777777" w:rsidTr="002D3DBC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140F" w14:textId="62ED51E4" w:rsidR="000C212A" w:rsidRPr="008A5AF1" w:rsidRDefault="000C212A" w:rsidP="000C212A">
            <w:pPr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6946" w14:textId="0AD5767E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Косцова Ольга Валентиновна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9CDD" w14:textId="19DB1B90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Политическая партия ЛДПР – Либерально-демократическая партия России</w:t>
            </w:r>
          </w:p>
        </w:tc>
      </w:tr>
      <w:tr w:rsidR="000C212A" w:rsidRPr="008A5AF1" w14:paraId="3C365A6E" w14:textId="77777777" w:rsidTr="006D499C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FF72" w14:textId="456B8C1E" w:rsidR="000C212A" w:rsidRPr="008A5AF1" w:rsidRDefault="000C212A" w:rsidP="000C212A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8A75" w14:textId="4B64D8E7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Виноградова Татьяна Викторовна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A6BD" w14:textId="2BEDB53E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Политическая партия "Российская экологическая партия "ЗЕЛЁНЫЕ"</w:t>
            </w:r>
          </w:p>
        </w:tc>
      </w:tr>
      <w:tr w:rsidR="000C212A" w:rsidRPr="008A5AF1" w14:paraId="4CC949E7" w14:textId="77777777" w:rsidTr="006D499C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1F9D" w14:textId="49EB3124" w:rsidR="000C212A" w:rsidRPr="008A5AF1" w:rsidRDefault="000C212A" w:rsidP="000C212A">
            <w:pPr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8023" w14:textId="76E1EAA9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Герасимова Мария Николаевна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7BD" w14:textId="594EE1FD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Политическая партия "Гражданская Платформа"</w:t>
            </w:r>
          </w:p>
        </w:tc>
      </w:tr>
      <w:tr w:rsidR="000C212A" w:rsidRPr="008A5AF1" w14:paraId="5B79227B" w14:textId="77777777" w:rsidTr="006D499C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A99A" w14:textId="5EC90E8A" w:rsidR="000C212A" w:rsidRPr="008A5AF1" w:rsidRDefault="000C212A" w:rsidP="000C212A">
            <w:pPr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6AE9" w14:textId="53F43FF1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Квасная Юлия Дмитриевна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510C" w14:textId="42409847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Политическая партия "НОВЫЕ ЛЮДИ"</w:t>
            </w:r>
          </w:p>
        </w:tc>
      </w:tr>
      <w:tr w:rsidR="000C212A" w:rsidRPr="008A5AF1" w14:paraId="338C461D" w14:textId="77777777" w:rsidTr="006D499C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558F" w14:textId="623FA384" w:rsidR="000C212A" w:rsidRPr="008A5AF1" w:rsidRDefault="000C212A" w:rsidP="000C212A">
            <w:pPr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4928" w14:textId="5C45E5C7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Кузнецова Екатерина Сергеевна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6743" w14:textId="431EAED0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Политическая партия СОЦИАЛЬНОЙ ЗАЩИТЫ</w:t>
            </w:r>
          </w:p>
        </w:tc>
      </w:tr>
      <w:tr w:rsidR="000C212A" w:rsidRPr="008A5AF1" w14:paraId="21DD6B74" w14:textId="77777777" w:rsidTr="006D499C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B325" w14:textId="3E70E18F" w:rsidR="000C212A" w:rsidRPr="008A5AF1" w:rsidRDefault="000C212A" w:rsidP="000C212A">
            <w:pPr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86983" w14:textId="008CEC59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Ларина Екатерина Юрьевна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7C9D" w14:textId="0B25454C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Всероссийская политическая партия ПАРТИЯ ЗА СПРАВЕДЛИВОСТЬ!</w:t>
            </w:r>
          </w:p>
        </w:tc>
      </w:tr>
      <w:tr w:rsidR="000C212A" w:rsidRPr="008A5AF1" w14:paraId="7BBD505A" w14:textId="77777777" w:rsidTr="006D499C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CB7F" w14:textId="1011679B" w:rsidR="000C212A" w:rsidRPr="008A5AF1" w:rsidRDefault="000C212A" w:rsidP="000C212A">
            <w:pPr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B342" w14:textId="3953B8C5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Садофеева Светлана Юрьевна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C903" w14:textId="2FE01F05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</w:tr>
      <w:tr w:rsidR="000C212A" w:rsidRPr="008A5AF1" w14:paraId="09F0EFD9" w14:textId="77777777" w:rsidTr="006D499C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77AA" w14:textId="1AEFF625" w:rsidR="000C212A" w:rsidRPr="008A5AF1" w:rsidRDefault="000C212A" w:rsidP="000C212A">
            <w:pPr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695C" w14:textId="5BE43E60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Сакс Татьяна Владимировна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B589" w14:textId="4412D550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</w:tr>
      <w:tr w:rsidR="000C212A" w:rsidRPr="008A5AF1" w14:paraId="4E53F8CD" w14:textId="77777777" w:rsidTr="006D499C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F362" w14:textId="7FF66A6F" w:rsidR="000C212A" w:rsidRPr="008A5AF1" w:rsidRDefault="000C212A" w:rsidP="000C212A">
            <w:pPr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B384" w14:textId="5E39C1E3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Юркова Юлия Николаевна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C2A4" w14:textId="218E3761" w:rsidR="000C212A" w:rsidRPr="000C212A" w:rsidRDefault="000C212A" w:rsidP="000C212A">
            <w:pPr>
              <w:rPr>
                <w:sz w:val="24"/>
              </w:rPr>
            </w:pPr>
            <w:r w:rsidRPr="000C212A">
              <w:rPr>
                <w:color w:val="000000"/>
                <w:sz w:val="24"/>
              </w:rPr>
              <w:t>Социалистическая политическая партия "СПРАВЕДЛИВАЯ РОССИЯ – ПАТРИОТЫ – ЗА ПРАВДУ"</w:t>
            </w:r>
          </w:p>
        </w:tc>
      </w:tr>
    </w:tbl>
    <w:p w14:paraId="491A4C56" w14:textId="77777777" w:rsidR="00497274" w:rsidRDefault="00497274">
      <w:pPr>
        <w:jc w:val="left"/>
        <w:rPr>
          <w:szCs w:val="28"/>
        </w:rPr>
      </w:pPr>
    </w:p>
    <w:p w14:paraId="1DE1429A" w14:textId="7717A59F" w:rsidR="00C15BEB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6139BCDF" w14:textId="7F0F9771" w:rsidR="00497274" w:rsidRDefault="00497274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1431C17D" w14:textId="53D8A091" w:rsidR="00497274" w:rsidRDefault="00497274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3894B172" w14:textId="3B6822EE" w:rsidR="00497274" w:rsidRDefault="00497274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510C700" w14:textId="77777777" w:rsidR="00497274" w:rsidRDefault="00497274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sectPr w:rsidR="00497274" w:rsidSect="008E3EAE">
      <w:pgSz w:w="11906" w:h="16838"/>
      <w:pgMar w:top="426" w:right="851" w:bottom="1134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FBCD9" w14:textId="77777777" w:rsidR="00F60FD8" w:rsidRDefault="00F60FD8" w:rsidP="008A42CE">
      <w:r>
        <w:separator/>
      </w:r>
    </w:p>
  </w:endnote>
  <w:endnote w:type="continuationSeparator" w:id="0">
    <w:p w14:paraId="33F47D64" w14:textId="77777777" w:rsidR="00F60FD8" w:rsidRDefault="00F60FD8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B5DEB" w14:textId="77777777" w:rsidR="00F60FD8" w:rsidRDefault="00F60FD8" w:rsidP="008A42CE">
      <w:r>
        <w:separator/>
      </w:r>
    </w:p>
  </w:footnote>
  <w:footnote w:type="continuationSeparator" w:id="0">
    <w:p w14:paraId="4E8B0EBB" w14:textId="77777777" w:rsidR="00F60FD8" w:rsidRDefault="00F60FD8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39C4"/>
    <w:rsid w:val="00032AE4"/>
    <w:rsid w:val="00032D12"/>
    <w:rsid w:val="00035B70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A1836"/>
    <w:rsid w:val="000A7DAF"/>
    <w:rsid w:val="000B60AB"/>
    <w:rsid w:val="000B63D0"/>
    <w:rsid w:val="000C212A"/>
    <w:rsid w:val="000C3F5C"/>
    <w:rsid w:val="000C4183"/>
    <w:rsid w:val="000D426F"/>
    <w:rsid w:val="000D638C"/>
    <w:rsid w:val="000D72A4"/>
    <w:rsid w:val="000E5015"/>
    <w:rsid w:val="00100DF9"/>
    <w:rsid w:val="0010552F"/>
    <w:rsid w:val="001059BF"/>
    <w:rsid w:val="0011138C"/>
    <w:rsid w:val="00123838"/>
    <w:rsid w:val="001256FB"/>
    <w:rsid w:val="00131A08"/>
    <w:rsid w:val="0013447F"/>
    <w:rsid w:val="0013623F"/>
    <w:rsid w:val="0014169A"/>
    <w:rsid w:val="00143058"/>
    <w:rsid w:val="00144328"/>
    <w:rsid w:val="00147AE3"/>
    <w:rsid w:val="001557E1"/>
    <w:rsid w:val="001570DC"/>
    <w:rsid w:val="00162F08"/>
    <w:rsid w:val="001638B7"/>
    <w:rsid w:val="00166458"/>
    <w:rsid w:val="00173161"/>
    <w:rsid w:val="00174D0F"/>
    <w:rsid w:val="0017513C"/>
    <w:rsid w:val="001818E2"/>
    <w:rsid w:val="0018446F"/>
    <w:rsid w:val="00184EB4"/>
    <w:rsid w:val="00192D84"/>
    <w:rsid w:val="001A00D4"/>
    <w:rsid w:val="001A336E"/>
    <w:rsid w:val="001A5153"/>
    <w:rsid w:val="001B00A6"/>
    <w:rsid w:val="001B35D3"/>
    <w:rsid w:val="001C265F"/>
    <w:rsid w:val="001C2C38"/>
    <w:rsid w:val="001D5CD6"/>
    <w:rsid w:val="001E75B4"/>
    <w:rsid w:val="001F274D"/>
    <w:rsid w:val="00203491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6670F"/>
    <w:rsid w:val="0028522A"/>
    <w:rsid w:val="00287BCE"/>
    <w:rsid w:val="002904BB"/>
    <w:rsid w:val="00293EAE"/>
    <w:rsid w:val="00297E16"/>
    <w:rsid w:val="002A5857"/>
    <w:rsid w:val="002A66C7"/>
    <w:rsid w:val="002A6EC5"/>
    <w:rsid w:val="002A7B88"/>
    <w:rsid w:val="002B7E3D"/>
    <w:rsid w:val="002C1AAD"/>
    <w:rsid w:val="002C59FD"/>
    <w:rsid w:val="002C77E7"/>
    <w:rsid w:val="002D2FF7"/>
    <w:rsid w:val="002D5135"/>
    <w:rsid w:val="002E146E"/>
    <w:rsid w:val="002E584E"/>
    <w:rsid w:val="002F4454"/>
    <w:rsid w:val="002F7E5C"/>
    <w:rsid w:val="00301C79"/>
    <w:rsid w:val="0030217F"/>
    <w:rsid w:val="003160D2"/>
    <w:rsid w:val="00322EDB"/>
    <w:rsid w:val="00325784"/>
    <w:rsid w:val="00332E93"/>
    <w:rsid w:val="00360B98"/>
    <w:rsid w:val="003654AB"/>
    <w:rsid w:val="00365BB0"/>
    <w:rsid w:val="00366601"/>
    <w:rsid w:val="00366EEE"/>
    <w:rsid w:val="00370DC0"/>
    <w:rsid w:val="00384039"/>
    <w:rsid w:val="00384CAB"/>
    <w:rsid w:val="0038700B"/>
    <w:rsid w:val="00397EEB"/>
    <w:rsid w:val="003A3E64"/>
    <w:rsid w:val="003A41C4"/>
    <w:rsid w:val="003B4FF8"/>
    <w:rsid w:val="003C5E33"/>
    <w:rsid w:val="003D3B48"/>
    <w:rsid w:val="003D614B"/>
    <w:rsid w:val="003F5701"/>
    <w:rsid w:val="00400BB7"/>
    <w:rsid w:val="00410B8D"/>
    <w:rsid w:val="00414156"/>
    <w:rsid w:val="004200BE"/>
    <w:rsid w:val="00432C41"/>
    <w:rsid w:val="0043340F"/>
    <w:rsid w:val="00434B2B"/>
    <w:rsid w:val="00437A31"/>
    <w:rsid w:val="00443B11"/>
    <w:rsid w:val="00443E9F"/>
    <w:rsid w:val="00453573"/>
    <w:rsid w:val="00455D6C"/>
    <w:rsid w:val="00460B7E"/>
    <w:rsid w:val="004648E6"/>
    <w:rsid w:val="00464B95"/>
    <w:rsid w:val="0048062A"/>
    <w:rsid w:val="00483477"/>
    <w:rsid w:val="004834EE"/>
    <w:rsid w:val="004937C8"/>
    <w:rsid w:val="00497274"/>
    <w:rsid w:val="00497F26"/>
    <w:rsid w:val="004B684E"/>
    <w:rsid w:val="004B73FD"/>
    <w:rsid w:val="004C1716"/>
    <w:rsid w:val="004C519D"/>
    <w:rsid w:val="004C6B40"/>
    <w:rsid w:val="004D06B6"/>
    <w:rsid w:val="004D71E6"/>
    <w:rsid w:val="004E00B0"/>
    <w:rsid w:val="004E10F9"/>
    <w:rsid w:val="004E4640"/>
    <w:rsid w:val="004E56D9"/>
    <w:rsid w:val="005065D3"/>
    <w:rsid w:val="00512163"/>
    <w:rsid w:val="005142FB"/>
    <w:rsid w:val="005175FF"/>
    <w:rsid w:val="00540E51"/>
    <w:rsid w:val="005511D1"/>
    <w:rsid w:val="00552925"/>
    <w:rsid w:val="00565E63"/>
    <w:rsid w:val="005715AA"/>
    <w:rsid w:val="00582DB1"/>
    <w:rsid w:val="00594DA7"/>
    <w:rsid w:val="005A3706"/>
    <w:rsid w:val="005C0001"/>
    <w:rsid w:val="005D3DDA"/>
    <w:rsid w:val="005D4BDA"/>
    <w:rsid w:val="005E2846"/>
    <w:rsid w:val="0060617A"/>
    <w:rsid w:val="00613D49"/>
    <w:rsid w:val="0061728C"/>
    <w:rsid w:val="00617492"/>
    <w:rsid w:val="00631707"/>
    <w:rsid w:val="00632259"/>
    <w:rsid w:val="00637F08"/>
    <w:rsid w:val="00647C3B"/>
    <w:rsid w:val="006511FC"/>
    <w:rsid w:val="0065248B"/>
    <w:rsid w:val="00656962"/>
    <w:rsid w:val="0066069D"/>
    <w:rsid w:val="006616BD"/>
    <w:rsid w:val="00667221"/>
    <w:rsid w:val="006731F2"/>
    <w:rsid w:val="00680A7A"/>
    <w:rsid w:val="00683ECC"/>
    <w:rsid w:val="006960C5"/>
    <w:rsid w:val="00697AC1"/>
    <w:rsid w:val="006A5FB7"/>
    <w:rsid w:val="006B23FF"/>
    <w:rsid w:val="006C5AF5"/>
    <w:rsid w:val="006E0AFD"/>
    <w:rsid w:val="006E7208"/>
    <w:rsid w:val="006E7EAC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5A32"/>
    <w:rsid w:val="00756229"/>
    <w:rsid w:val="00757DEC"/>
    <w:rsid w:val="00766C65"/>
    <w:rsid w:val="00767791"/>
    <w:rsid w:val="007729A4"/>
    <w:rsid w:val="00783B99"/>
    <w:rsid w:val="00793D3C"/>
    <w:rsid w:val="007B1AD4"/>
    <w:rsid w:val="007B3ECD"/>
    <w:rsid w:val="007B6B17"/>
    <w:rsid w:val="007B757D"/>
    <w:rsid w:val="007E1362"/>
    <w:rsid w:val="007E1900"/>
    <w:rsid w:val="007E44A8"/>
    <w:rsid w:val="007F0AD2"/>
    <w:rsid w:val="007F5401"/>
    <w:rsid w:val="00802646"/>
    <w:rsid w:val="00805441"/>
    <w:rsid w:val="0081004D"/>
    <w:rsid w:val="0081381E"/>
    <w:rsid w:val="00815782"/>
    <w:rsid w:val="008176BA"/>
    <w:rsid w:val="00820324"/>
    <w:rsid w:val="00820E6D"/>
    <w:rsid w:val="00825916"/>
    <w:rsid w:val="0083430A"/>
    <w:rsid w:val="008374B6"/>
    <w:rsid w:val="00845EC1"/>
    <w:rsid w:val="00846FF9"/>
    <w:rsid w:val="00860760"/>
    <w:rsid w:val="00860796"/>
    <w:rsid w:val="008678D0"/>
    <w:rsid w:val="00873A49"/>
    <w:rsid w:val="00873A50"/>
    <w:rsid w:val="00875DA2"/>
    <w:rsid w:val="00895AA7"/>
    <w:rsid w:val="008A1D71"/>
    <w:rsid w:val="008A42CE"/>
    <w:rsid w:val="008A61CB"/>
    <w:rsid w:val="008B2639"/>
    <w:rsid w:val="008B46CB"/>
    <w:rsid w:val="008B750E"/>
    <w:rsid w:val="008C6A5F"/>
    <w:rsid w:val="008D2C4D"/>
    <w:rsid w:val="008D6B77"/>
    <w:rsid w:val="008E1A36"/>
    <w:rsid w:val="008E3EAE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76CDD"/>
    <w:rsid w:val="00983B01"/>
    <w:rsid w:val="00995233"/>
    <w:rsid w:val="009A61AE"/>
    <w:rsid w:val="009A7A8B"/>
    <w:rsid w:val="009B06B2"/>
    <w:rsid w:val="009D420E"/>
    <w:rsid w:val="009D6403"/>
    <w:rsid w:val="009E28E4"/>
    <w:rsid w:val="009E379E"/>
    <w:rsid w:val="009E660E"/>
    <w:rsid w:val="009F6EEF"/>
    <w:rsid w:val="00A04D92"/>
    <w:rsid w:val="00A0573F"/>
    <w:rsid w:val="00A11F5B"/>
    <w:rsid w:val="00A13C77"/>
    <w:rsid w:val="00A341B6"/>
    <w:rsid w:val="00A42162"/>
    <w:rsid w:val="00A62581"/>
    <w:rsid w:val="00A63A0A"/>
    <w:rsid w:val="00A819C8"/>
    <w:rsid w:val="00A8322E"/>
    <w:rsid w:val="00A95B9D"/>
    <w:rsid w:val="00AC2DDB"/>
    <w:rsid w:val="00AC58EC"/>
    <w:rsid w:val="00AC7FD5"/>
    <w:rsid w:val="00AD16BA"/>
    <w:rsid w:val="00AD2794"/>
    <w:rsid w:val="00AD4E30"/>
    <w:rsid w:val="00AE1279"/>
    <w:rsid w:val="00AE35AB"/>
    <w:rsid w:val="00AF3430"/>
    <w:rsid w:val="00B06D2B"/>
    <w:rsid w:val="00B07DDA"/>
    <w:rsid w:val="00B14BD5"/>
    <w:rsid w:val="00B37966"/>
    <w:rsid w:val="00B6246B"/>
    <w:rsid w:val="00B64069"/>
    <w:rsid w:val="00B67B08"/>
    <w:rsid w:val="00B92A24"/>
    <w:rsid w:val="00B941FF"/>
    <w:rsid w:val="00BA5951"/>
    <w:rsid w:val="00BB60C8"/>
    <w:rsid w:val="00BC4DE3"/>
    <w:rsid w:val="00BC61BD"/>
    <w:rsid w:val="00BC6E11"/>
    <w:rsid w:val="00BD2A2C"/>
    <w:rsid w:val="00BD5C0F"/>
    <w:rsid w:val="00BD6EDA"/>
    <w:rsid w:val="00BE5CEC"/>
    <w:rsid w:val="00BF3598"/>
    <w:rsid w:val="00BF747C"/>
    <w:rsid w:val="00C009B5"/>
    <w:rsid w:val="00C13F5F"/>
    <w:rsid w:val="00C15BEB"/>
    <w:rsid w:val="00C206D4"/>
    <w:rsid w:val="00C25A9D"/>
    <w:rsid w:val="00C37F02"/>
    <w:rsid w:val="00C50DC8"/>
    <w:rsid w:val="00C56809"/>
    <w:rsid w:val="00C57324"/>
    <w:rsid w:val="00C606D5"/>
    <w:rsid w:val="00C621D6"/>
    <w:rsid w:val="00C90B73"/>
    <w:rsid w:val="00C96671"/>
    <w:rsid w:val="00CB0F51"/>
    <w:rsid w:val="00CB2383"/>
    <w:rsid w:val="00CB323F"/>
    <w:rsid w:val="00CB68A0"/>
    <w:rsid w:val="00CC3A1C"/>
    <w:rsid w:val="00CD11CC"/>
    <w:rsid w:val="00CE573C"/>
    <w:rsid w:val="00CE625A"/>
    <w:rsid w:val="00D07251"/>
    <w:rsid w:val="00D114C5"/>
    <w:rsid w:val="00D124FA"/>
    <w:rsid w:val="00D13B1F"/>
    <w:rsid w:val="00D25119"/>
    <w:rsid w:val="00D3167C"/>
    <w:rsid w:val="00D32379"/>
    <w:rsid w:val="00D33DCC"/>
    <w:rsid w:val="00D37C82"/>
    <w:rsid w:val="00D40CB5"/>
    <w:rsid w:val="00D47018"/>
    <w:rsid w:val="00D520BD"/>
    <w:rsid w:val="00D5440F"/>
    <w:rsid w:val="00D54A6E"/>
    <w:rsid w:val="00D57BA8"/>
    <w:rsid w:val="00D6317E"/>
    <w:rsid w:val="00D70EE2"/>
    <w:rsid w:val="00D751B7"/>
    <w:rsid w:val="00D83307"/>
    <w:rsid w:val="00D86F4A"/>
    <w:rsid w:val="00D91D9A"/>
    <w:rsid w:val="00DC3686"/>
    <w:rsid w:val="00DD311B"/>
    <w:rsid w:val="00DD361B"/>
    <w:rsid w:val="00DE0081"/>
    <w:rsid w:val="00DE653C"/>
    <w:rsid w:val="00DF0930"/>
    <w:rsid w:val="00DF152D"/>
    <w:rsid w:val="00DF779D"/>
    <w:rsid w:val="00E1158C"/>
    <w:rsid w:val="00E228AB"/>
    <w:rsid w:val="00E30566"/>
    <w:rsid w:val="00E37B3B"/>
    <w:rsid w:val="00E44F0D"/>
    <w:rsid w:val="00E54C74"/>
    <w:rsid w:val="00E55B1D"/>
    <w:rsid w:val="00E56368"/>
    <w:rsid w:val="00E82819"/>
    <w:rsid w:val="00E83A07"/>
    <w:rsid w:val="00E91904"/>
    <w:rsid w:val="00E963B3"/>
    <w:rsid w:val="00EA1680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51F00"/>
    <w:rsid w:val="00F520AE"/>
    <w:rsid w:val="00F573A6"/>
    <w:rsid w:val="00F60FD8"/>
    <w:rsid w:val="00F65FFF"/>
    <w:rsid w:val="00F808B1"/>
    <w:rsid w:val="00F818FF"/>
    <w:rsid w:val="00F861F1"/>
    <w:rsid w:val="00F93605"/>
    <w:rsid w:val="00FB1F42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7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714F5-7E4D-4F6E-9C19-40C69A209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2</TotalTime>
  <Pages>2</Pages>
  <Words>317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4</cp:revision>
  <cp:lastPrinted>2024-08-09T13:24:00Z</cp:lastPrinted>
  <dcterms:created xsi:type="dcterms:W3CDTF">2024-08-08T15:48:00Z</dcterms:created>
  <dcterms:modified xsi:type="dcterms:W3CDTF">2024-08-09T13:24:00Z</dcterms:modified>
</cp:coreProperties>
</file>